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Streatham and Croydon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Streatham and Croydon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Streatham and Croydon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Streatham and Croydon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Streatham and Croydon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Streatham and Croydon North are estimated to have a score of 1-2 on the PGSI (low-risk gambling), whilst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72.7% </w:t>
      </w:r>
      <w:r w:rsidRPr="004747BF">
        <w:rPr>
          <w:rFonts w:ascii="Libre Franklin Light" w:eastAsia="Times New Roman" w:hAnsi="Libre Franklin Light" w:cs="Calibri Light"/>
        </w:rPr>
        <w:t xml:space="preserve">of those respondents classified as PGSI 8+ in Streatham and Croydon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Streatham and Croydon North is estimated to be </w:t>
      </w:r>
      <w:r w:rsidRPr="00773DF7">
        <w:rPr>
          <w:rFonts w:ascii="Libre Franklin Light" w:eastAsia="Times New Roman" w:hAnsi="Libre Franklin Light" w:cs="Calibri Light"/>
          <w:b/>
          <w:bCs/>
          <w:color w:val="C45911" w:themeColor="accent2" w:themeShade="BF"/>
        </w:rPr>
        <w:t xml:space="preserve">£4,653,231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Streatham and Croydon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Streatham and Croydon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Streatham and Croydon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Streatham and Croydon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reatham and Croydon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Streatham and Croydon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reatham and Croydon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Streatham and Croydon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Streatham and Croydon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72.7%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reatham and Croydon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Streatham and Croydon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Streatham and Croydon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Streatham and Croydon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Streatham and Croydon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Streatham and Croydon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Streatham and Croydon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£4,653,231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Streatham and Croydon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£75,794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£1,567,452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£112,287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£31,581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£57,898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£2,808,219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£4,653,231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Streatham and Croydon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Streatham and Croydon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Streatham and Croydon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Streatham and Croydon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50.4%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Streatham and Croydon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Streatham and Croydon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Streatham and Croydon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Streatham and Croydon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Streatham and Croydon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50.4%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Streatham and Croydon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Streatham and Croydon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Streatham and Croydon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7881FB6-6BD2-4186-822A-6619E093ABF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